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5F8C1" w14:textId="77777777" w:rsidR="008A40DF" w:rsidRDefault="008A40DF" w:rsidP="008A40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JOHNSON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fl.1476)</w:t>
      </w:r>
    </w:p>
    <w:p w14:paraId="6884CCF1" w14:textId="77777777" w:rsidR="008A40DF" w:rsidRDefault="008A40DF" w:rsidP="008A40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Innholder.</w:t>
      </w:r>
    </w:p>
    <w:p w14:paraId="49B728AB" w14:textId="77777777" w:rsidR="008A40DF" w:rsidRDefault="008A40DF" w:rsidP="008A40DF">
      <w:pPr>
        <w:pStyle w:val="NoSpacing"/>
        <w:rPr>
          <w:rFonts w:cs="Times New Roman"/>
          <w:szCs w:val="24"/>
        </w:rPr>
      </w:pPr>
    </w:p>
    <w:p w14:paraId="12A01046" w14:textId="77777777" w:rsidR="008A40DF" w:rsidRDefault="008A40DF" w:rsidP="008A40DF">
      <w:pPr>
        <w:pStyle w:val="NoSpacing"/>
        <w:rPr>
          <w:rFonts w:cs="Times New Roman"/>
          <w:szCs w:val="24"/>
        </w:rPr>
      </w:pPr>
    </w:p>
    <w:p w14:paraId="219D1357" w14:textId="77777777" w:rsidR="008A40DF" w:rsidRDefault="008A40DF" w:rsidP="008A40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May1476</w:t>
      </w:r>
      <w:r>
        <w:rPr>
          <w:rFonts w:cs="Times New Roman"/>
          <w:szCs w:val="24"/>
        </w:rPr>
        <w:tab/>
        <w:t xml:space="preserve">Peter </w:t>
      </w:r>
      <w:proofErr w:type="spellStart"/>
      <w:r>
        <w:rPr>
          <w:rFonts w:cs="Times New Roman"/>
          <w:szCs w:val="24"/>
        </w:rPr>
        <w:t>Tolles</w:t>
      </w:r>
      <w:proofErr w:type="spellEnd"/>
      <w:r>
        <w:rPr>
          <w:rFonts w:cs="Times New Roman"/>
          <w:szCs w:val="24"/>
        </w:rPr>
        <w:t xml:space="preserve"> of London, innholder(q.v.), gifted his goods and chattels to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21FBB624" w14:textId="77777777" w:rsidR="008A40DF" w:rsidRDefault="008A40DF" w:rsidP="008A40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Nicholas Wright of London, glover(q.v.).</w:t>
      </w:r>
    </w:p>
    <w:p w14:paraId="50874C22" w14:textId="77777777" w:rsidR="008A40DF" w:rsidRDefault="008A40DF" w:rsidP="008A40DF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173)</w:t>
      </w:r>
    </w:p>
    <w:p w14:paraId="71809202" w14:textId="77777777" w:rsidR="008A40DF" w:rsidRDefault="008A40DF" w:rsidP="008A40DF">
      <w:pPr>
        <w:pStyle w:val="NoSpacing"/>
        <w:rPr>
          <w:rFonts w:cs="Times New Roman"/>
          <w:szCs w:val="24"/>
        </w:rPr>
      </w:pPr>
    </w:p>
    <w:p w14:paraId="6C6E58E0" w14:textId="77777777" w:rsidR="008A40DF" w:rsidRDefault="008A40DF" w:rsidP="008A40DF">
      <w:pPr>
        <w:pStyle w:val="NoSpacing"/>
        <w:rPr>
          <w:rFonts w:cs="Times New Roman"/>
          <w:szCs w:val="24"/>
        </w:rPr>
      </w:pPr>
    </w:p>
    <w:p w14:paraId="605476D8" w14:textId="77777777" w:rsidR="008A40DF" w:rsidRDefault="008A40DF" w:rsidP="008A40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May 2023</w:t>
      </w:r>
    </w:p>
    <w:p w14:paraId="06A7C90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816FD" w14:textId="77777777" w:rsidR="008A40DF" w:rsidRDefault="008A40DF" w:rsidP="009139A6">
      <w:r>
        <w:separator/>
      </w:r>
    </w:p>
  </w:endnote>
  <w:endnote w:type="continuationSeparator" w:id="0">
    <w:p w14:paraId="5FCD0653" w14:textId="77777777" w:rsidR="008A40DF" w:rsidRDefault="008A40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4F2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AFF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C51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7C5EA" w14:textId="77777777" w:rsidR="008A40DF" w:rsidRDefault="008A40DF" w:rsidP="009139A6">
      <w:r>
        <w:separator/>
      </w:r>
    </w:p>
  </w:footnote>
  <w:footnote w:type="continuationSeparator" w:id="0">
    <w:p w14:paraId="23BAE5A4" w14:textId="77777777" w:rsidR="008A40DF" w:rsidRDefault="008A40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B2A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0D0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0F3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0DF"/>
    <w:rsid w:val="000666E0"/>
    <w:rsid w:val="002510B7"/>
    <w:rsid w:val="005C130B"/>
    <w:rsid w:val="00826F5C"/>
    <w:rsid w:val="008A40DF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DC448"/>
  <w15:chartTrackingRefBased/>
  <w15:docId w15:val="{35F80600-AEA8-450B-BF9E-569A3ED6E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2023-05-31T20:45:00Z</dcterms:created>
  <dcterms:modified xsi:type="dcterms:W3CDTF">2023-05-31T20:45:00Z</dcterms:modified>
</cp:coreProperties>
</file>